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74" w:rsidRPr="00436F22" w:rsidRDefault="002A5074" w:rsidP="00554736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>Okulun Adı</w:t>
      </w:r>
      <w:r w:rsidRPr="00436F2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</w:t>
      </w:r>
      <w:r w:rsidRPr="00436F22">
        <w:rPr>
          <w:rFonts w:ascii="Comic Sans MS" w:hAnsi="Comic Sans MS"/>
          <w:sz w:val="20"/>
          <w:szCs w:val="20"/>
        </w:rPr>
        <w:t xml:space="preserve">: </w:t>
      </w:r>
    </w:p>
    <w:p w:rsidR="002A5074" w:rsidRPr="00436F22" w:rsidRDefault="002A5074" w:rsidP="008C7F1C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>Tarih</w:t>
      </w:r>
      <w:r w:rsidRPr="00436F22">
        <w:rPr>
          <w:rFonts w:ascii="Comic Sans MS" w:hAnsi="Comic Sans MS"/>
          <w:b/>
          <w:sz w:val="20"/>
          <w:szCs w:val="20"/>
        </w:rPr>
        <w:t xml:space="preserve"> </w:t>
      </w:r>
      <w:r w:rsidRPr="00436F22">
        <w:rPr>
          <w:rFonts w:ascii="Comic Sans MS" w:hAnsi="Comic Sans MS"/>
          <w:sz w:val="20"/>
          <w:szCs w:val="20"/>
        </w:rPr>
        <w:t xml:space="preserve">                 :  </w:t>
      </w: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29.03.2017</w:t>
      </w:r>
    </w:p>
    <w:p w:rsidR="002A5074" w:rsidRPr="00436F22" w:rsidRDefault="002A5074" w:rsidP="0055473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 xml:space="preserve">Yaş Grubu (Ay)   :  </w:t>
      </w:r>
      <w:r>
        <w:rPr>
          <w:rFonts w:ascii="Comic Sans MS" w:hAnsi="Comic Sans MS"/>
          <w:b/>
          <w:sz w:val="20"/>
          <w:szCs w:val="20"/>
        </w:rPr>
        <w:t>36-48</w:t>
      </w:r>
    </w:p>
    <w:p w:rsidR="002A5074" w:rsidRPr="00436F22" w:rsidRDefault="002A5074" w:rsidP="00554736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 xml:space="preserve">Öğretmen Adı   </w:t>
      </w:r>
      <w:r>
        <w:rPr>
          <w:rFonts w:ascii="Comic Sans MS" w:hAnsi="Comic Sans MS"/>
          <w:sz w:val="20"/>
          <w:szCs w:val="20"/>
        </w:rPr>
        <w:t xml:space="preserve"> </w:t>
      </w:r>
      <w:r w:rsidRPr="00436F22">
        <w:rPr>
          <w:rFonts w:ascii="Comic Sans MS" w:hAnsi="Comic Sans MS"/>
          <w:sz w:val="20"/>
          <w:szCs w:val="20"/>
        </w:rPr>
        <w:t xml:space="preserve"> :</w:t>
      </w:r>
    </w:p>
    <w:p w:rsidR="002A5074" w:rsidRPr="00436F22" w:rsidRDefault="002A5074" w:rsidP="0055473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2A5074" w:rsidRPr="00436F22" w:rsidRDefault="002A5074" w:rsidP="0055473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EĞİTİM AKIŞI</w:t>
      </w:r>
    </w:p>
    <w:p w:rsidR="002A5074" w:rsidRPr="00436F22" w:rsidRDefault="002A5074" w:rsidP="0055473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Güne Başlama Zamanı</w:t>
      </w:r>
    </w:p>
    <w:p w:rsidR="002A5074" w:rsidRPr="00436F22" w:rsidRDefault="002A5074" w:rsidP="00554736">
      <w:pPr>
        <w:pStyle w:val="Heading4"/>
        <w:jc w:val="both"/>
        <w:rPr>
          <w:rFonts w:ascii="Comic Sans MS" w:hAnsi="Comic Sans MS"/>
          <w:b w:val="0"/>
        </w:rPr>
      </w:pPr>
      <w:r w:rsidRPr="00436F22">
        <w:rPr>
          <w:rFonts w:ascii="Comic Sans MS" w:hAnsi="Comic Sans MS"/>
          <w:b w:val="0"/>
        </w:rPr>
        <w:t>Çocuklar güler yüzle karşılanır. Hangi öğrenme merkezlerine geçecekleri sorulup çocuklara rehberlik edilir.</w:t>
      </w:r>
    </w:p>
    <w:p w:rsidR="002A5074" w:rsidRPr="00436F22" w:rsidRDefault="002A5074" w:rsidP="00554736">
      <w:pPr>
        <w:pStyle w:val="Heading4"/>
        <w:jc w:val="both"/>
        <w:rPr>
          <w:rFonts w:ascii="Comic Sans MS" w:hAnsi="Comic Sans MS"/>
          <w:b w:val="0"/>
        </w:rPr>
      </w:pPr>
    </w:p>
    <w:p w:rsidR="002A5074" w:rsidRDefault="002A5074" w:rsidP="00554736">
      <w:pPr>
        <w:pStyle w:val="Heading4"/>
        <w:rPr>
          <w:rFonts w:ascii="Comic Sans MS" w:hAnsi="Comic Sans MS"/>
        </w:rPr>
      </w:pPr>
      <w:r w:rsidRPr="00436F22">
        <w:rPr>
          <w:rFonts w:ascii="Comic Sans MS" w:hAnsi="Comic Sans MS"/>
        </w:rPr>
        <w:t>Oyun Zamanı</w:t>
      </w:r>
    </w:p>
    <w:p w:rsidR="002A5074" w:rsidRPr="00C5002F" w:rsidRDefault="002A5074" w:rsidP="00554736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Evcilik merkezi</w:t>
      </w:r>
      <w:r w:rsidRPr="00C5002F">
        <w:rPr>
          <w:rFonts w:ascii="Comic Sans MS" w:hAnsi="Comic Sans MS"/>
          <w:sz w:val="20"/>
          <w:szCs w:val="20"/>
        </w:rPr>
        <w:t>:</w:t>
      </w:r>
      <w:r w:rsidRPr="00C5002F">
        <w:t xml:space="preserve"> </w:t>
      </w:r>
      <w:r>
        <w:rPr>
          <w:rFonts w:ascii="Comic Sans MS" w:hAnsi="Comic Sans MS"/>
          <w:sz w:val="20"/>
          <w:szCs w:val="20"/>
        </w:rPr>
        <w:t>F</w:t>
      </w:r>
      <w:r w:rsidRPr="00C5002F">
        <w:rPr>
          <w:rFonts w:ascii="Comic Sans MS" w:hAnsi="Comic Sans MS"/>
          <w:sz w:val="20"/>
          <w:szCs w:val="20"/>
        </w:rPr>
        <w:t>arklı iş grubundan önlükler, şapkalar ve tamir aletleri yerleştirilir.  Çeşitli aile fertleri</w:t>
      </w:r>
      <w:r>
        <w:rPr>
          <w:rFonts w:ascii="Comic Sans MS" w:hAnsi="Comic Sans MS"/>
          <w:sz w:val="20"/>
          <w:szCs w:val="20"/>
        </w:rPr>
        <w:t xml:space="preserve"> rolleri alarak oyun oynarlar.</w:t>
      </w:r>
      <w:r w:rsidRPr="00C5002F">
        <w:t xml:space="preserve"> </w:t>
      </w:r>
      <w:r w:rsidRPr="00C5002F">
        <w:rPr>
          <w:rFonts w:ascii="Comic Sans MS" w:hAnsi="Comic Sans MS"/>
          <w:sz w:val="20"/>
          <w:szCs w:val="20"/>
        </w:rPr>
        <w:t>İnsanın büyüme aşamaları, sıralama kartları bir başka masaya yerleştirilir.</w:t>
      </w:r>
      <w:r w:rsidRPr="00C5002F">
        <w:t xml:space="preserve"> </w:t>
      </w:r>
      <w:r w:rsidRPr="00C5002F">
        <w:rPr>
          <w:rFonts w:ascii="Comic Sans MS" w:hAnsi="Comic Sans MS"/>
          <w:sz w:val="20"/>
          <w:szCs w:val="20"/>
        </w:rPr>
        <w:t xml:space="preserve">Evimiz-Ailemiz”, “Ben Nereden Geldim?” gibi konu ile ilişkili </w:t>
      </w:r>
      <w:r>
        <w:rPr>
          <w:rFonts w:ascii="Comic Sans MS" w:hAnsi="Comic Sans MS"/>
          <w:sz w:val="20"/>
          <w:szCs w:val="20"/>
        </w:rPr>
        <w:t xml:space="preserve">resimler asılır. </w:t>
      </w:r>
      <w:r w:rsidRPr="00C5002F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2A5074" w:rsidRPr="00C5002F" w:rsidRDefault="002A5074" w:rsidP="00554736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</w:p>
    <w:p w:rsidR="002A5074" w:rsidRPr="00436F22" w:rsidRDefault="002A5074" w:rsidP="00554736">
      <w:pPr>
        <w:pStyle w:val="Subtitle"/>
        <w:jc w:val="both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Kahvaltı – Temizlik</w:t>
      </w:r>
    </w:p>
    <w:p w:rsidR="002A5074" w:rsidRPr="00436F22" w:rsidRDefault="002A5074" w:rsidP="0055473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2A5074" w:rsidRPr="00436F22" w:rsidRDefault="002A5074" w:rsidP="0055473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Etkinlik Zamanı</w:t>
      </w:r>
    </w:p>
    <w:p w:rsidR="002A5074" w:rsidRDefault="002A5074" w:rsidP="00554736">
      <w:pPr>
        <w:pStyle w:val="Subtitle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"EL BASKISI</w:t>
      </w:r>
      <w:r w:rsidRPr="00436F22">
        <w:rPr>
          <w:rFonts w:ascii="Comic Sans MS" w:hAnsi="Comic Sans MS"/>
          <w:sz w:val="20"/>
          <w:szCs w:val="20"/>
        </w:rPr>
        <w:t>" isi</w:t>
      </w:r>
      <w:r>
        <w:rPr>
          <w:rFonts w:ascii="Comic Sans MS" w:hAnsi="Comic Sans MS"/>
          <w:sz w:val="20"/>
          <w:szCs w:val="20"/>
        </w:rPr>
        <w:t>mli oyun-sanat</w:t>
      </w:r>
      <w:r w:rsidRPr="00436F22">
        <w:rPr>
          <w:rFonts w:ascii="Comic Sans MS" w:hAnsi="Comic Sans MS"/>
          <w:sz w:val="20"/>
          <w:szCs w:val="20"/>
        </w:rPr>
        <w:t xml:space="preserve"> etkinliği</w:t>
      </w:r>
    </w:p>
    <w:p w:rsidR="002A5074" w:rsidRPr="00436F22" w:rsidRDefault="002A5074" w:rsidP="0055473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 xml:space="preserve"> </w:t>
      </w:r>
      <w:r w:rsidRPr="00436F22">
        <w:rPr>
          <w:rFonts w:ascii="Comic Sans MS" w:hAnsi="Comic Sans MS"/>
          <w:b/>
          <w:sz w:val="20"/>
          <w:szCs w:val="20"/>
        </w:rPr>
        <w:t>Günü Değerlendirme Zamanı</w:t>
      </w:r>
    </w:p>
    <w:p w:rsidR="002A5074" w:rsidRPr="00436F22" w:rsidRDefault="002A5074" w:rsidP="00554736">
      <w:pPr>
        <w:pStyle w:val="Subtitle"/>
        <w:jc w:val="left"/>
        <w:rPr>
          <w:rFonts w:ascii="Comic Sans MS" w:hAnsi="Comic Sans MS"/>
          <w:sz w:val="20"/>
          <w:szCs w:val="20"/>
        </w:rPr>
      </w:pPr>
    </w:p>
    <w:p w:rsidR="002A5074" w:rsidRPr="00436F22" w:rsidRDefault="002A5074" w:rsidP="0055473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 xml:space="preserve"> Eve gidiş</w:t>
      </w:r>
    </w:p>
    <w:p w:rsidR="002A5074" w:rsidRPr="00436F22" w:rsidRDefault="002A5074" w:rsidP="00554736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>Hazırlıklar tamamlanır ve çocuklarla vedalaşıp ayrılır</w:t>
      </w:r>
    </w:p>
    <w:p w:rsidR="002A5074" w:rsidRPr="00436F22" w:rsidRDefault="002A5074" w:rsidP="00554736">
      <w:pPr>
        <w:pStyle w:val="Subtitle"/>
        <w:jc w:val="left"/>
        <w:rPr>
          <w:rFonts w:ascii="Comic Sans MS" w:hAnsi="Comic Sans MS"/>
          <w:sz w:val="20"/>
          <w:szCs w:val="20"/>
        </w:rPr>
      </w:pPr>
    </w:p>
    <w:p w:rsidR="002A5074" w:rsidRPr="00436F22" w:rsidRDefault="002A5074" w:rsidP="00554736">
      <w:pPr>
        <w:pStyle w:val="Subtitle"/>
        <w:jc w:val="left"/>
        <w:rPr>
          <w:rFonts w:ascii="Comic Sans MS" w:hAnsi="Comic Sans MS"/>
          <w:sz w:val="20"/>
          <w:szCs w:val="20"/>
        </w:rPr>
      </w:pPr>
    </w:p>
    <w:p w:rsidR="002A5074" w:rsidRPr="00436F22" w:rsidRDefault="002A5074" w:rsidP="00554736">
      <w:pPr>
        <w:pStyle w:val="Heading4"/>
        <w:rPr>
          <w:rFonts w:ascii="Comic Sans MS" w:hAnsi="Comic Sans MS"/>
        </w:rPr>
      </w:pPr>
      <w:r w:rsidRPr="00436F22">
        <w:rPr>
          <w:rFonts w:ascii="Comic Sans MS" w:hAnsi="Comic Sans MS"/>
        </w:rPr>
        <w:t>Genel Değerlendirme</w:t>
      </w:r>
    </w:p>
    <w:p w:rsidR="002A5074" w:rsidRPr="00436F22" w:rsidRDefault="002A5074" w:rsidP="00554736">
      <w:pPr>
        <w:rPr>
          <w:rFonts w:ascii="Comic Sans MS" w:hAnsi="Comic Sans MS"/>
          <w:sz w:val="20"/>
          <w:szCs w:val="20"/>
        </w:rPr>
      </w:pPr>
    </w:p>
    <w:p w:rsidR="002A5074" w:rsidRDefault="002A5074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2A5074" w:rsidRDefault="002A5074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2A5074" w:rsidRPr="00BB3A48" w:rsidRDefault="002A5074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/>
          <w:b/>
          <w:bCs/>
          <w:sz w:val="18"/>
          <w:szCs w:val="18"/>
        </w:rPr>
        <w:t>ETKİNLİK PLANI</w:t>
      </w:r>
    </w:p>
    <w:p w:rsidR="002A5074" w:rsidRPr="00BB3A48" w:rsidRDefault="002A5074" w:rsidP="00185945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EL BASKISI</w:t>
      </w:r>
    </w:p>
    <w:p w:rsidR="002A5074" w:rsidRPr="00BB3A48" w:rsidRDefault="002A507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Etkinlik Türü: Oyun -Sanat Etkinliği </w:t>
      </w:r>
      <w:r>
        <w:rPr>
          <w:rFonts w:ascii="Comic Sans MS" w:hAnsi="Comic Sans MS"/>
          <w:sz w:val="18"/>
          <w:szCs w:val="18"/>
        </w:rPr>
        <w:t>(Bireysel Etkinlik</w:t>
      </w:r>
      <w:r w:rsidRPr="00BB3A48">
        <w:rPr>
          <w:rFonts w:ascii="Comic Sans MS" w:hAnsi="Comic Sans MS"/>
          <w:sz w:val="18"/>
          <w:szCs w:val="18"/>
        </w:rPr>
        <w:t>)</w:t>
      </w:r>
    </w:p>
    <w:p w:rsidR="002A5074" w:rsidRDefault="002A5074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Yaş Grubu: 36-48</w:t>
      </w:r>
      <w:r w:rsidRPr="00BB3A48">
        <w:rPr>
          <w:rFonts w:ascii="Comic Sans MS" w:hAnsi="Comic Sans MS"/>
          <w:b/>
          <w:sz w:val="18"/>
          <w:szCs w:val="18"/>
        </w:rPr>
        <w:t xml:space="preserve"> Ay</w:t>
      </w:r>
    </w:p>
    <w:p w:rsidR="002A5074" w:rsidRPr="00BB3A48" w:rsidRDefault="002A5074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2A5074" w:rsidRPr="00BB3A48" w:rsidRDefault="002A507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8.65pt;margin-top:3.5pt;width:368.8pt;height:199.15pt;z-index:251655168">
            <v:textbox>
              <w:txbxContent>
                <w:p w:rsidR="002A5074" w:rsidRDefault="002A5074" w:rsidP="00A16277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ÖĞRENME SÜRECİ</w:t>
                  </w:r>
                </w:p>
                <w:p w:rsidR="002A5074" w:rsidRDefault="002A5074" w:rsidP="00A16277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2A5074" w:rsidRPr="00343175" w:rsidRDefault="002A5074" w:rsidP="00590D5E">
                  <w:pPr>
                    <w:pStyle w:val="Heading4"/>
                    <w:numPr>
                      <w:ilvl w:val="0"/>
                      <w:numId w:val="8"/>
                    </w:numPr>
                    <w:jc w:val="both"/>
                    <w:rPr>
                      <w:rStyle w:val="SubtitleChar"/>
                      <w:rFonts w:ascii="Comic Sans MS" w:hAnsi="Comic Sans MS"/>
                      <w:b w:val="0"/>
                      <w:sz w:val="18"/>
                      <w:szCs w:val="18"/>
                    </w:rPr>
                  </w:pPr>
                  <w:r w:rsidRPr="00185945">
                    <w:rPr>
                      <w:rStyle w:val="SubtitleChar"/>
                      <w:rFonts w:ascii="Comic Sans MS" w:hAnsi="Comic Sans MS"/>
                      <w:b w:val="0"/>
                      <w:sz w:val="18"/>
                      <w:szCs w:val="18"/>
                    </w:rPr>
                    <w:t>‘</w:t>
                  </w:r>
                  <w:r w:rsidRPr="00185945">
                    <w:rPr>
                      <w:rStyle w:val="SubtitleChar"/>
                      <w:rFonts w:ascii="Comic Sans MS" w:hAnsi="Comic Sans MS"/>
                      <w:sz w:val="18"/>
                      <w:szCs w:val="18"/>
                    </w:rPr>
                    <w:t>’PANDUF EŞLEME’’</w:t>
                  </w:r>
                  <w:r w:rsidRPr="00185945">
                    <w:rPr>
                      <w:rStyle w:val="SubtitleChar"/>
                      <w:rFonts w:ascii="Comic Sans MS" w:hAnsi="Comic Sans MS"/>
                      <w:b w:val="0"/>
                      <w:sz w:val="18"/>
                      <w:szCs w:val="18"/>
                    </w:rPr>
                    <w:t xml:space="preserve"> oyunu oynanır.</w:t>
                  </w:r>
                  <w:r>
                    <w:rPr>
                      <w:rStyle w:val="SubtitleChar"/>
                      <w:rFonts w:ascii="Comic Sans MS" w:hAnsi="Comic Sans MS"/>
                      <w:b w:val="0"/>
                      <w:sz w:val="18"/>
                      <w:szCs w:val="18"/>
                    </w:rPr>
                    <w:t xml:space="preserve"> </w:t>
                  </w:r>
                  <w:r w:rsidRPr="00185945">
                    <w:rPr>
                      <w:rStyle w:val="SubtitleChar"/>
                      <w:rFonts w:ascii="Comic Sans MS" w:hAnsi="Comic Sans MS"/>
                      <w:b w:val="0"/>
                      <w:sz w:val="18"/>
                      <w:szCs w:val="18"/>
                    </w:rPr>
                    <w:t>Çocuklar oyun alanında yerde otururlar. Tüm panduflar ortaya toplanır. Panduf çiftleri birbirinden ayrılarak karışık bir görüntü oluşturulur. Başla komutuyla müzik eşliğinde çocuklar kendilerine ait pandufları eşleşt</w:t>
                  </w:r>
                  <w:r w:rsidRPr="00343175">
                    <w:rPr>
                      <w:rStyle w:val="SubtitleChar"/>
                      <w:rFonts w:ascii="Comic Sans MS" w:hAnsi="Comic Sans MS"/>
                      <w:b w:val="0"/>
                      <w:sz w:val="18"/>
                      <w:szCs w:val="18"/>
                    </w:rPr>
                    <w:t>i</w:t>
                  </w:r>
                  <w:r w:rsidRPr="00185945">
                    <w:rPr>
                      <w:rStyle w:val="SubtitleChar"/>
                      <w:rFonts w:ascii="Comic Sans MS" w:hAnsi="Comic Sans MS"/>
                      <w:b w:val="0"/>
                      <w:sz w:val="18"/>
                      <w:szCs w:val="18"/>
                    </w:rPr>
                    <w:t>rerek  öğretmenin yanına gelir.</w:t>
                  </w:r>
                  <w:r>
                    <w:rPr>
                      <w:rStyle w:val="SubtitleChar"/>
                      <w:rFonts w:ascii="Comic Sans MS" w:hAnsi="Comic Sans MS"/>
                      <w:b w:val="0"/>
                      <w:sz w:val="18"/>
                      <w:szCs w:val="18"/>
                    </w:rPr>
                    <w:t xml:space="preserve"> </w:t>
                  </w:r>
                  <w:r w:rsidRPr="00185945">
                    <w:rPr>
                      <w:rStyle w:val="SubtitleChar"/>
                      <w:rFonts w:ascii="Comic Sans MS" w:hAnsi="Comic Sans MS"/>
                      <w:b w:val="0"/>
                      <w:sz w:val="18"/>
                      <w:szCs w:val="18"/>
                    </w:rPr>
                    <w:t>Eşleştirmeleri doğru yapan her çocuk alkışlanır.</w:t>
                  </w:r>
                </w:p>
                <w:p w:rsidR="002A5074" w:rsidRPr="00343175" w:rsidRDefault="002A5074" w:rsidP="00590D5E">
                  <w:pPr>
                    <w:pStyle w:val="NoSpacing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2A5074" w:rsidRPr="00185945" w:rsidRDefault="002A5074" w:rsidP="00590D5E">
                  <w:pPr>
                    <w:pStyle w:val="NoSpacing"/>
                    <w:numPr>
                      <w:ilvl w:val="0"/>
                      <w:numId w:val="8"/>
                    </w:numPr>
                    <w:jc w:val="both"/>
                    <w:rPr>
                      <w:rStyle w:val="SubtitleChar"/>
                      <w:rFonts w:ascii="Comic Sans MS" w:hAnsi="Comic Sans MS"/>
                      <w:sz w:val="18"/>
                      <w:szCs w:val="18"/>
                    </w:rPr>
                  </w:pPr>
                  <w:r w:rsidRPr="00343175">
                    <w:rPr>
                      <w:rFonts w:ascii="Comic Sans MS" w:hAnsi="Comic Sans MS"/>
                      <w:sz w:val="18"/>
                      <w:szCs w:val="18"/>
                    </w:rPr>
                    <w:t>Masalara suluboyalar ve fırçalar dağıtılır. EL BASKISI çalışmaları yapılır. Çocukların ve sınıfın çok kirlenmemesi için gerekli önlemler önceden alınır. Tamamlanan çalışmalar panoda sergilenir</w:t>
                  </w:r>
                  <w:r w:rsidRPr="00343175">
                    <w:rPr>
                      <w:rStyle w:val="SubtitleChar"/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2A5074" w:rsidRDefault="002A5074" w:rsidP="00590D5E">
                  <w:pPr>
                    <w:pStyle w:val="ListParagraph"/>
                    <w:jc w:val="both"/>
                    <w:rPr>
                      <w:rStyle w:val="SubtitleChar"/>
                      <w:rFonts w:ascii="Comic Sans MS" w:hAnsi="Comic Sans MS"/>
                      <w:sz w:val="18"/>
                      <w:szCs w:val="18"/>
                    </w:rPr>
                  </w:pPr>
                </w:p>
                <w:p w:rsidR="002A5074" w:rsidRPr="00185945" w:rsidRDefault="002A5074" w:rsidP="00185945">
                  <w:pPr>
                    <w:pStyle w:val="ListParagraph"/>
                    <w:numPr>
                      <w:ilvl w:val="0"/>
                      <w:numId w:val="8"/>
                    </w:numPr>
                    <w:spacing w:line="480" w:lineRule="auto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185945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Bilinen şarkıların tekrarı yapılır</w:t>
                  </w:r>
                </w:p>
                <w:p w:rsidR="002A5074" w:rsidRDefault="002A5074" w:rsidP="00185945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6.1pt;margin-top:3.5pt;width:335.95pt;height:206.3pt;z-index:251656192">
            <v:textbox>
              <w:txbxContent>
                <w:p w:rsidR="002A5074" w:rsidRDefault="002A5074" w:rsidP="009367C8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367C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KAZANIMLAR VE GÖSTERGELERİ</w:t>
                  </w:r>
                </w:p>
                <w:p w:rsidR="002A5074" w:rsidRDefault="002A5074" w:rsidP="009367C8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2A5074" w:rsidRDefault="002A5074" w:rsidP="009367C8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BİLİŞSEL GELİŞİM</w:t>
                  </w:r>
                </w:p>
                <w:p w:rsidR="002A5074" w:rsidRDefault="002A5074" w:rsidP="009367C8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57DF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Kazanım 6: Nesne ya da varlıkları özelliklerine göre eşleştirir.</w:t>
                  </w:r>
                  <w:r w:rsidRPr="00757DF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br/>
                  </w:r>
                  <w:r w:rsidRPr="00757DF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Göstergeleri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:Nesne/varlıkları birebir eşleştirir.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 rengine göre ayırt eder, eşleştirir.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 şekline göre ayırt eder, eşleştirir.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 büyüklüğüne göre ayırt eder, eşleştirir.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 uzunluğuna göre ayırt eder, eşleştirir.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K</w:t>
                  </w:r>
                  <w:r w:rsidRPr="00757DF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azanım 8: Nesne ya da varlıkların özelliklerini karşılaştırır.</w:t>
                  </w:r>
                  <w:r w:rsidRPr="00757DF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br/>
                  </w:r>
                  <w:r w:rsidRPr="00757DF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Göstergeleri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:Nesne/varlıkların rengini ayırt eder, karşılaştırır.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Nesne/varlıkların şeklini ayırt eder, karşılaştırır.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Nesne/varlıkların büyüklüğünü ayırt eder, karşılaştırır.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Nesne/varlıkların uzunluğunu ayırt eder, karşılaştırır.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Nesne/varlıkların dokusunu ayırt eder, karşılaştırır.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</w:p>
                <w:p w:rsidR="002A5074" w:rsidRDefault="002A5074" w:rsidP="009367C8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A5074" w:rsidRPr="00BB3A48" w:rsidRDefault="002A507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A5074" w:rsidRPr="00BB3A48" w:rsidRDefault="002A5074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_x0000_s1028" type="#_x0000_t202" style="position:absolute;margin-left:386.15pt;margin-top:280.7pt;width:336.2pt;height:93.45pt;z-index:251659264">
            <v:textbox>
              <w:txbxContent>
                <w:p w:rsidR="002A5074" w:rsidRDefault="002A5074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DEĞERLENDİRME </w:t>
                  </w:r>
                </w:p>
                <w:p w:rsidR="002A5074" w:rsidRPr="00EC4F50" w:rsidRDefault="002A5074" w:rsidP="00EC4F50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4F50">
                    <w:rPr>
                      <w:rFonts w:ascii="Comic Sans MS" w:hAnsi="Comic Sans MS"/>
                      <w:sz w:val="18"/>
                      <w:szCs w:val="18"/>
                    </w:rPr>
                    <w:t>Oyunu sevdiniz mi?</w:t>
                  </w:r>
                </w:p>
                <w:p w:rsidR="002A5074" w:rsidRDefault="002A5074" w:rsidP="00EC4F50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4F50">
                    <w:rPr>
                      <w:rFonts w:ascii="Comic Sans MS" w:hAnsi="Comic Sans MS"/>
                      <w:sz w:val="18"/>
                      <w:szCs w:val="18"/>
                    </w:rPr>
                    <w:t>Panduflarınızı eşleştirir iken zorlandınız mı?</w:t>
                  </w:r>
                </w:p>
                <w:p w:rsidR="002A5074" w:rsidRDefault="002A5074" w:rsidP="00EC4F50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Daha önce el baskısı yaptınız mı?</w:t>
                  </w:r>
                </w:p>
                <w:p w:rsidR="002A5074" w:rsidRDefault="002A5074" w:rsidP="00EC4F50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El baskısından neler yapabiliriz?</w:t>
                  </w:r>
                </w:p>
                <w:p w:rsidR="002A5074" w:rsidRPr="00EC4F50" w:rsidRDefault="002A5074" w:rsidP="00EC4F50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Eğitim seti5.sayı/ 5.sayfa yapılır</w:t>
                  </w:r>
                </w:p>
                <w:p w:rsidR="002A5074" w:rsidRPr="00F91FFA" w:rsidRDefault="002A5074" w:rsidP="00F300A9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6.1pt;margin-top:299.9pt;width:345.3pt;height:44.8pt;z-index:251660288">
            <v:textbox>
              <w:txbxContent>
                <w:p w:rsidR="002A5074" w:rsidRPr="00F300A9" w:rsidRDefault="002A5074" w:rsidP="0002663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663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77.05pt;margin-top:190.65pt;width:345.3pt;height:71.6pt;z-index:251658240">
            <v:textbox>
              <w:txbxContent>
                <w:p w:rsidR="002A5074" w:rsidRDefault="002A5074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2A5074" w:rsidRDefault="002A5074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2A5074" w:rsidRPr="00EC4F50" w:rsidRDefault="002A5074" w:rsidP="00EC4F50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4F50">
                    <w:rPr>
                      <w:rFonts w:ascii="Comic Sans MS" w:hAnsi="Comic Sans MS"/>
                      <w:sz w:val="18"/>
                      <w:szCs w:val="18"/>
                    </w:rPr>
                    <w:t>Evde çocuklarınıza küçük sorumluluklar verin.</w:t>
                  </w:r>
                </w:p>
                <w:p w:rsidR="002A5074" w:rsidRPr="00EC4F50" w:rsidRDefault="002A5074" w:rsidP="00EC4F50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4F50">
                    <w:rPr>
                      <w:rFonts w:ascii="Comic Sans MS" w:hAnsi="Comic Sans MS"/>
                      <w:sz w:val="18"/>
                      <w:szCs w:val="18"/>
                    </w:rPr>
                    <w:t>Kıyafetlerini kendisinin giymesine özen gösterin</w:t>
                  </w:r>
                </w:p>
                <w:p w:rsidR="002A5074" w:rsidRPr="00A23DDF" w:rsidRDefault="002A5074" w:rsidP="00A23DDF">
                  <w:pPr>
                    <w:ind w:left="36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.7pt;margin-top:197.85pt;width:325.95pt;height:89.15pt;z-index:251657216">
            <v:textbox style="mso-fit-shape-to-text:t">
              <w:txbxContent>
                <w:p w:rsidR="002A5074" w:rsidRPr="00F300A9" w:rsidRDefault="002A5074" w:rsidP="00F300A9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MATERYALLER</w:t>
                  </w:r>
                </w:p>
                <w:p w:rsidR="002A5074" w:rsidRPr="00EC4F50" w:rsidRDefault="002A5074" w:rsidP="00EC4F50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4F50">
                    <w:rPr>
                      <w:rFonts w:ascii="Comic Sans MS" w:hAnsi="Comic Sans MS"/>
                      <w:sz w:val="18"/>
                      <w:szCs w:val="18"/>
                    </w:rPr>
                    <w:t>panduflar,suluboyalar</w:t>
                  </w:r>
                </w:p>
                <w:p w:rsidR="002A5074" w:rsidRPr="00F300A9" w:rsidRDefault="002A5074" w:rsidP="00F300A9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SÖZCÜKLER </w:t>
                  </w:r>
                </w:p>
                <w:p w:rsidR="002A5074" w:rsidRPr="00F91FFA" w:rsidRDefault="002A5074" w:rsidP="00EC4F50">
                  <w:pPr>
                    <w:pStyle w:val="NoSpacing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Eş,benzer,farklı,el baskısı</w:t>
                  </w:r>
                </w:p>
                <w:p w:rsidR="002A5074" w:rsidRPr="00F300A9" w:rsidRDefault="002A5074" w:rsidP="00F300A9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AVRAMLAR</w:t>
                  </w:r>
                </w:p>
                <w:p w:rsidR="002A5074" w:rsidRPr="00F91FFA" w:rsidRDefault="002A5074" w:rsidP="00F300A9">
                  <w:pPr>
                    <w:pStyle w:val="NoSpacing"/>
                    <w:ind w:left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shape>
        </w:pict>
      </w:r>
    </w:p>
    <w:sectPr w:rsidR="002A5074" w:rsidRPr="00BB3A48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074" w:rsidRDefault="002A5074" w:rsidP="00806A98">
      <w:pPr>
        <w:spacing w:after="0" w:line="240" w:lineRule="auto"/>
      </w:pPr>
      <w:r>
        <w:separator/>
      </w:r>
    </w:p>
  </w:endnote>
  <w:endnote w:type="continuationSeparator" w:id="0">
    <w:p w:rsidR="002A5074" w:rsidRDefault="002A5074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074" w:rsidRDefault="002A5074" w:rsidP="00806A98">
      <w:pPr>
        <w:spacing w:after="0" w:line="240" w:lineRule="auto"/>
      </w:pPr>
      <w:r>
        <w:separator/>
      </w:r>
    </w:p>
  </w:footnote>
  <w:footnote w:type="continuationSeparator" w:id="0">
    <w:p w:rsidR="002A5074" w:rsidRDefault="002A5074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19EF"/>
    <w:multiLevelType w:val="hybridMultilevel"/>
    <w:tmpl w:val="AD32EB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F1501"/>
    <w:multiLevelType w:val="hybridMultilevel"/>
    <w:tmpl w:val="2FA4F3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21E85"/>
    <w:multiLevelType w:val="hybridMultilevel"/>
    <w:tmpl w:val="FAD2E8C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C0411E"/>
    <w:multiLevelType w:val="hybridMultilevel"/>
    <w:tmpl w:val="405EDDC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A2339"/>
    <w:multiLevelType w:val="hybridMultilevel"/>
    <w:tmpl w:val="232008C8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BA372A"/>
    <w:multiLevelType w:val="hybridMultilevel"/>
    <w:tmpl w:val="16FC3C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0"/>
  </w:num>
  <w:num w:numId="5">
    <w:abstractNumId w:val="3"/>
  </w:num>
  <w:num w:numId="6">
    <w:abstractNumId w:val="9"/>
  </w:num>
  <w:num w:numId="7">
    <w:abstractNumId w:val="7"/>
  </w:num>
  <w:num w:numId="8">
    <w:abstractNumId w:val="1"/>
  </w:num>
  <w:num w:numId="9">
    <w:abstractNumId w:val="5"/>
  </w:num>
  <w:num w:numId="10">
    <w:abstractNumId w:val="11"/>
  </w:num>
  <w:num w:numId="11">
    <w:abstractNumId w:val="0"/>
  </w:num>
  <w:num w:numId="12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26630"/>
    <w:rsid w:val="000306BF"/>
    <w:rsid w:val="00034872"/>
    <w:rsid w:val="000614C2"/>
    <w:rsid w:val="000867DE"/>
    <w:rsid w:val="000F5BFF"/>
    <w:rsid w:val="00113F35"/>
    <w:rsid w:val="00185945"/>
    <w:rsid w:val="00193C06"/>
    <w:rsid w:val="0019566C"/>
    <w:rsid w:val="002134AD"/>
    <w:rsid w:val="002201E3"/>
    <w:rsid w:val="00250D38"/>
    <w:rsid w:val="002A1BCC"/>
    <w:rsid w:val="002A5074"/>
    <w:rsid w:val="002D5E83"/>
    <w:rsid w:val="0030759F"/>
    <w:rsid w:val="00343175"/>
    <w:rsid w:val="003A2AC5"/>
    <w:rsid w:val="003C0F4A"/>
    <w:rsid w:val="003C2D3A"/>
    <w:rsid w:val="003E254C"/>
    <w:rsid w:val="00430623"/>
    <w:rsid w:val="00431AD5"/>
    <w:rsid w:val="00436F22"/>
    <w:rsid w:val="00446ED2"/>
    <w:rsid w:val="00455396"/>
    <w:rsid w:val="00497BC7"/>
    <w:rsid w:val="004A6AA1"/>
    <w:rsid w:val="004C5BC8"/>
    <w:rsid w:val="004D71CA"/>
    <w:rsid w:val="004F071D"/>
    <w:rsid w:val="004F21E0"/>
    <w:rsid w:val="004F353B"/>
    <w:rsid w:val="00554736"/>
    <w:rsid w:val="00590D5E"/>
    <w:rsid w:val="00606435"/>
    <w:rsid w:val="0064489B"/>
    <w:rsid w:val="006D6401"/>
    <w:rsid w:val="00730352"/>
    <w:rsid w:val="00757DF7"/>
    <w:rsid w:val="00764F63"/>
    <w:rsid w:val="00776E73"/>
    <w:rsid w:val="007C415E"/>
    <w:rsid w:val="00806A98"/>
    <w:rsid w:val="008534B0"/>
    <w:rsid w:val="00853716"/>
    <w:rsid w:val="0085733F"/>
    <w:rsid w:val="0087031C"/>
    <w:rsid w:val="008823B3"/>
    <w:rsid w:val="008C7F1C"/>
    <w:rsid w:val="009312B2"/>
    <w:rsid w:val="009319CC"/>
    <w:rsid w:val="009367C8"/>
    <w:rsid w:val="00942E94"/>
    <w:rsid w:val="00985FE4"/>
    <w:rsid w:val="009A20AC"/>
    <w:rsid w:val="009A586A"/>
    <w:rsid w:val="00A137A6"/>
    <w:rsid w:val="00A16277"/>
    <w:rsid w:val="00A23DDF"/>
    <w:rsid w:val="00A85CB0"/>
    <w:rsid w:val="00A93841"/>
    <w:rsid w:val="00AD00DF"/>
    <w:rsid w:val="00BA4B89"/>
    <w:rsid w:val="00BB3A48"/>
    <w:rsid w:val="00BC6104"/>
    <w:rsid w:val="00BE067A"/>
    <w:rsid w:val="00C110B3"/>
    <w:rsid w:val="00C16AAF"/>
    <w:rsid w:val="00C3789F"/>
    <w:rsid w:val="00C5002F"/>
    <w:rsid w:val="00C644FA"/>
    <w:rsid w:val="00C903B4"/>
    <w:rsid w:val="00CA20A7"/>
    <w:rsid w:val="00CA5AF7"/>
    <w:rsid w:val="00D01D97"/>
    <w:rsid w:val="00D8396A"/>
    <w:rsid w:val="00D94A26"/>
    <w:rsid w:val="00E47557"/>
    <w:rsid w:val="00EA102A"/>
    <w:rsid w:val="00EC4F50"/>
    <w:rsid w:val="00EC6C15"/>
    <w:rsid w:val="00ED7DEF"/>
    <w:rsid w:val="00EE47F4"/>
    <w:rsid w:val="00EF1A06"/>
    <w:rsid w:val="00F25426"/>
    <w:rsid w:val="00F2590D"/>
    <w:rsid w:val="00F300A9"/>
    <w:rsid w:val="00F5690E"/>
    <w:rsid w:val="00F61B8B"/>
    <w:rsid w:val="00F875E3"/>
    <w:rsid w:val="00F91FFA"/>
    <w:rsid w:val="00FC374B"/>
    <w:rsid w:val="00FE4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B8B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06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</Pages>
  <Words>149</Words>
  <Characters>852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16</cp:revision>
  <dcterms:created xsi:type="dcterms:W3CDTF">2014-07-21T14:57:00Z</dcterms:created>
  <dcterms:modified xsi:type="dcterms:W3CDTF">2016-08-29T19:42:00Z</dcterms:modified>
</cp:coreProperties>
</file>